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4F6" w:rsidRDefault="005A34F6" w:rsidP="005A3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BOSTOKE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A34F6" w:rsidRDefault="005A34F6" w:rsidP="005A34F6">
      <w:pPr>
        <w:rPr>
          <w:rFonts w:ascii="Times New Roman" w:hAnsi="Times New Roman" w:cs="Times New Roman"/>
        </w:rPr>
      </w:pPr>
    </w:p>
    <w:p w:rsidR="005A34F6" w:rsidRDefault="005A34F6" w:rsidP="005A34F6">
      <w:pPr>
        <w:rPr>
          <w:rFonts w:ascii="Times New Roman" w:hAnsi="Times New Roman" w:cs="Times New Roman"/>
        </w:rPr>
      </w:pPr>
    </w:p>
    <w:p w:rsidR="005A34F6" w:rsidRDefault="005A34F6" w:rsidP="005A3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Robert </w:t>
      </w:r>
      <w:proofErr w:type="spellStart"/>
      <w:r>
        <w:rPr>
          <w:rFonts w:ascii="Times New Roman" w:hAnsi="Times New Roman" w:cs="Times New Roman"/>
        </w:rPr>
        <w:t>Bocher</w:t>
      </w:r>
      <w:proofErr w:type="spellEnd"/>
      <w:r>
        <w:rPr>
          <w:rFonts w:ascii="Times New Roman" w:hAnsi="Times New Roman" w:cs="Times New Roman"/>
        </w:rPr>
        <w:t>(q.v.) made a plaint of debt against William Marshall</w:t>
      </w:r>
    </w:p>
    <w:p w:rsidR="005A34F6" w:rsidRDefault="005A34F6" w:rsidP="005A3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Royston(q.v.), Roger </w:t>
      </w:r>
      <w:proofErr w:type="spellStart"/>
      <w:r>
        <w:rPr>
          <w:rFonts w:ascii="Times New Roman" w:hAnsi="Times New Roman" w:cs="Times New Roman"/>
        </w:rPr>
        <w:t>Honet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Ickleton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5A34F6" w:rsidRDefault="005A34F6" w:rsidP="005A3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Sawston(q.v.).</w:t>
      </w:r>
    </w:p>
    <w:p w:rsidR="005A34F6" w:rsidRDefault="005A34F6" w:rsidP="005A3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[all places are in Cambridgeshire]</w:t>
      </w:r>
    </w:p>
    <w:p w:rsidR="005A34F6" w:rsidRDefault="005A34F6" w:rsidP="005A3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A34F6" w:rsidRDefault="005A34F6" w:rsidP="005A34F6">
      <w:pPr>
        <w:rPr>
          <w:rFonts w:ascii="Times New Roman" w:hAnsi="Times New Roman" w:cs="Times New Roman"/>
        </w:rPr>
      </w:pPr>
    </w:p>
    <w:p w:rsidR="005A34F6" w:rsidRDefault="005A34F6" w:rsidP="005A34F6">
      <w:pPr>
        <w:rPr>
          <w:rFonts w:ascii="Times New Roman" w:hAnsi="Times New Roman" w:cs="Times New Roman"/>
        </w:rPr>
      </w:pPr>
    </w:p>
    <w:p w:rsidR="005A34F6" w:rsidRDefault="005A34F6" w:rsidP="005A34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5A34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4F6" w:rsidRDefault="005A34F6" w:rsidP="00E71FC3">
      <w:r>
        <w:separator/>
      </w:r>
    </w:p>
  </w:endnote>
  <w:endnote w:type="continuationSeparator" w:id="0">
    <w:p w:rsidR="005A34F6" w:rsidRDefault="005A34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4F6" w:rsidRDefault="005A34F6" w:rsidP="00E71FC3">
      <w:r>
        <w:separator/>
      </w:r>
    </w:p>
  </w:footnote>
  <w:footnote w:type="continuationSeparator" w:id="0">
    <w:p w:rsidR="005A34F6" w:rsidRDefault="005A34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4F6"/>
    <w:rsid w:val="001A7C09"/>
    <w:rsid w:val="00577BD5"/>
    <w:rsid w:val="005A34F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1F3D4A-1D6C-4B8F-B46A-B9F6E77D4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34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2017-03-13T22:24:00Z</dcterms:created>
  <dcterms:modified xsi:type="dcterms:W3CDTF">2017-03-13T22:26:00Z</dcterms:modified>
</cp:coreProperties>
</file>